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56383" w14:textId="77777777" w:rsidR="00B11FAC" w:rsidRDefault="00B11FAC" w:rsidP="00B11FAC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William SCENERY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01776BB1" w14:textId="77777777" w:rsidR="00B11FAC" w:rsidRDefault="00B11FAC" w:rsidP="00B11FAC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Melford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, Suffolk.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Seaver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.</w:t>
      </w:r>
    </w:p>
    <w:p w14:paraId="5D6B1A46" w14:textId="77777777" w:rsidR="00B11FAC" w:rsidRDefault="00B11FAC" w:rsidP="00B11FAC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0DBD960" w14:textId="77777777" w:rsidR="00B11FAC" w:rsidRDefault="00B11FAC" w:rsidP="00B11FAC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D2F3D66" w14:textId="77777777" w:rsidR="00B11FAC" w:rsidRDefault="00B11FAC" w:rsidP="00B11FAC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Richard Martyn(q.v.) brought a plaint of debt against him, Thomas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Harple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</w:t>
      </w:r>
    </w:p>
    <w:p w14:paraId="58533FE7" w14:textId="77777777" w:rsidR="00B11FAC" w:rsidRDefault="00B11FAC" w:rsidP="00B11FAC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Melford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(q.v.), Robert Game 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Melford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(q.v.) and John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Ponge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</w:t>
      </w:r>
    </w:p>
    <w:p w14:paraId="0CC7768F" w14:textId="77777777" w:rsidR="00B11FAC" w:rsidRDefault="00B11FAC" w:rsidP="00B11FAC">
      <w:pPr>
        <w:pStyle w:val="NoSpacing"/>
        <w:ind w:left="720" w:firstLine="720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Stanstead(q.v.).</w:t>
      </w:r>
    </w:p>
    <w:p w14:paraId="5B1C062B" w14:textId="77777777" w:rsidR="00B11FAC" w:rsidRDefault="00B11FAC" w:rsidP="00B11FAC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5D257EA1" w14:textId="77777777" w:rsidR="00B11FAC" w:rsidRDefault="00B11FAC" w:rsidP="00B11FAC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277CC9F" w14:textId="77777777" w:rsidR="00B11FAC" w:rsidRDefault="00B11FAC" w:rsidP="00B11FAC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8F192FA" w14:textId="77777777" w:rsidR="00B11FAC" w:rsidRDefault="00B11FAC" w:rsidP="00B11FAC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11 December 2021</w:t>
      </w:r>
    </w:p>
    <w:p w14:paraId="1680F8F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582CC" w14:textId="77777777" w:rsidR="00B11FAC" w:rsidRDefault="00B11FAC" w:rsidP="009139A6">
      <w:r>
        <w:separator/>
      </w:r>
    </w:p>
  </w:endnote>
  <w:endnote w:type="continuationSeparator" w:id="0">
    <w:p w14:paraId="0D6F9590" w14:textId="77777777" w:rsidR="00B11FAC" w:rsidRDefault="00B11FA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CAD8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140F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AD16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CFE5D" w14:textId="77777777" w:rsidR="00B11FAC" w:rsidRDefault="00B11FAC" w:rsidP="009139A6">
      <w:r>
        <w:separator/>
      </w:r>
    </w:p>
  </w:footnote>
  <w:footnote w:type="continuationSeparator" w:id="0">
    <w:p w14:paraId="14CCF01D" w14:textId="77777777" w:rsidR="00B11FAC" w:rsidRDefault="00B11FA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7F1A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AFA5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A423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FAC"/>
    <w:rsid w:val="000666E0"/>
    <w:rsid w:val="002510B7"/>
    <w:rsid w:val="005C130B"/>
    <w:rsid w:val="00826F5C"/>
    <w:rsid w:val="009139A6"/>
    <w:rsid w:val="009448BB"/>
    <w:rsid w:val="00A3176C"/>
    <w:rsid w:val="00AE65F8"/>
    <w:rsid w:val="00B11FAC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A7F040"/>
  <w15:chartTrackingRefBased/>
  <w15:docId w15:val="{A9A8BA90-4C3B-48DB-B950-46D13E3CA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11FA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2022-01-11T20:21:00Z</dcterms:created>
  <dcterms:modified xsi:type="dcterms:W3CDTF">2022-01-11T20:22:00Z</dcterms:modified>
</cp:coreProperties>
</file>